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51" w:rsidRDefault="00B31551" w:rsidP="00B315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del FRERE</w:t>
      </w:r>
      <w:r>
        <w:rPr>
          <w:rFonts w:ascii="Times New Roman" w:hAnsi="Arial Unicode MS"/>
        </w:rPr>
        <w:t xml:space="preserve">     (d.1433)</w:t>
      </w:r>
    </w:p>
    <w:p w:rsidR="00B31551" w:rsidRDefault="00B31551" w:rsidP="00B315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Everingham.</w:t>
      </w:r>
    </w:p>
    <w:p w:rsidR="00B31551" w:rsidRDefault="00B31551" w:rsidP="00B31551">
      <w:pPr>
        <w:pStyle w:val="Body1"/>
        <w:rPr>
          <w:rFonts w:ascii="Times New Roman" w:hAnsi="Times New Roman"/>
        </w:rPr>
      </w:pPr>
    </w:p>
    <w:p w:rsidR="00B31551" w:rsidRDefault="00B31551" w:rsidP="00B31551">
      <w:pPr>
        <w:pStyle w:val="Body1"/>
        <w:rPr>
          <w:rFonts w:ascii="Times New Roman" w:hAnsi="Times New Roman"/>
        </w:rPr>
      </w:pPr>
    </w:p>
    <w:p w:rsidR="00B31551" w:rsidRDefault="00B31551" w:rsidP="00B315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8 Jul. 1433    He made his Will.  (W.Y.R. p.65)</w:t>
      </w:r>
    </w:p>
    <w:p w:rsidR="00B31551" w:rsidRDefault="00B31551" w:rsidP="00B315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25 Jul.             Probate of his Will.  (ibid.)</w:t>
      </w:r>
    </w:p>
    <w:p w:rsidR="00B31551" w:rsidRDefault="00B31551" w:rsidP="00B31551">
      <w:pPr>
        <w:pStyle w:val="Body1"/>
        <w:rPr>
          <w:rFonts w:ascii="Times New Roman" w:hAnsi="Times New Roman"/>
        </w:rPr>
      </w:pPr>
    </w:p>
    <w:p w:rsidR="00B31551" w:rsidRDefault="00B31551" w:rsidP="00B31551">
      <w:pPr>
        <w:pStyle w:val="Body1"/>
        <w:rPr>
          <w:rFonts w:ascii="Times New Roman" w:hAnsi="Times New Roman"/>
        </w:rPr>
      </w:pPr>
    </w:p>
    <w:p w:rsidR="00B31551" w:rsidRDefault="00B31551" w:rsidP="00B3155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9 May 2013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51" w:rsidRDefault="00B31551" w:rsidP="00564E3C">
      <w:pPr>
        <w:spacing w:after="0" w:line="240" w:lineRule="auto"/>
      </w:pPr>
      <w:r>
        <w:separator/>
      </w:r>
    </w:p>
  </w:endnote>
  <w:endnote w:type="continuationSeparator" w:id="0">
    <w:p w:rsidR="00B31551" w:rsidRDefault="00B315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1551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51" w:rsidRDefault="00B31551" w:rsidP="00564E3C">
      <w:pPr>
        <w:spacing w:after="0" w:line="240" w:lineRule="auto"/>
      </w:pPr>
      <w:r>
        <w:separator/>
      </w:r>
    </w:p>
  </w:footnote>
  <w:footnote w:type="continuationSeparator" w:id="0">
    <w:p w:rsidR="00B31551" w:rsidRDefault="00B315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51"/>
    <w:rsid w:val="00372DC6"/>
    <w:rsid w:val="00564E3C"/>
    <w:rsid w:val="0064591D"/>
    <w:rsid w:val="00B315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34D1CB-A9E3-4CA2-8856-F3F6E7F9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B31551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2015-10-27T19:36:00Z</dcterms:created>
  <dcterms:modified xsi:type="dcterms:W3CDTF">2015-10-27T19:36:00Z</dcterms:modified>
</cp:coreProperties>
</file>